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f025f7d" w14:textId="f025f7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25174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0051B">
              <w:rPr>
                <w:rFonts w:ascii="Arial" w:hAnsi="Arial" w:cs="Arial"/>
              </w:rPr>
              <w:t>284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251740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80051B" w:rsidP="00F65D4C" w:rsidRDefault="0080051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0051B">
        <w:rPr>
          <w:rFonts w:ascii="Arial" w:hAnsi="Arial" w:eastAsia="Times New Roman" w:cs="Arial"/>
          <w:sz w:val="24"/>
          <w:szCs w:val="24"/>
          <w:lang w:eastAsia="hr-HR"/>
        </w:rPr>
        <w:t xml:space="preserve">UGOSTITELJSTVO LORD j.d.o.o., Sesvete Ludbreške, </w:t>
      </w:r>
    </w:p>
    <w:p w:rsidR="0080051B" w:rsidP="00F65D4C" w:rsidRDefault="0080051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0051B">
        <w:rPr>
          <w:rFonts w:ascii="Arial" w:hAnsi="Arial" w:eastAsia="Times New Roman" w:cs="Arial"/>
          <w:sz w:val="24"/>
          <w:szCs w:val="24"/>
          <w:lang w:eastAsia="hr-HR"/>
        </w:rPr>
        <w:t>Vinogradska ulica 34, OIB:73725296821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5174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51740">
        <w:rPr>
          <w:rFonts w:ascii="Arial" w:hAnsi="Arial" w:eastAsia="Times New Roman" w:cs="Arial"/>
          <w:sz w:val="24"/>
          <w:szCs w:val="24"/>
          <w:lang w:eastAsia="hr-HR"/>
        </w:rPr>
        <w:t>43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251740">
        <w:rPr>
          <w:rFonts w:ascii="Arial" w:hAnsi="Arial" w:eastAsia="Times New Roman" w:cs="Arial"/>
          <w:sz w:val="24"/>
          <w:szCs w:val="24"/>
          <w:lang w:eastAsia="hr-HR"/>
        </w:rPr>
        <w:t>punomoćnik Goran Gložinić, odvjetnik iz Varaždina, u spis predaje punomoć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80051B" w:rsidR="0080051B">
        <w:rPr>
          <w:rFonts w:ascii="Arial" w:hAnsi="Arial" w:eastAsia="Times New Roman" w:cs="Arial"/>
          <w:sz w:val="24"/>
          <w:szCs w:val="24"/>
          <w:lang w:eastAsia="hr-HR"/>
        </w:rPr>
        <w:t>UGOSTITELJSTVO LORD j.d.o.o., Sesvete Ludbreške, Vinogradska ulica 34, OIB:73725296821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51740">
        <w:rPr>
          <w:rFonts w:ascii="Arial" w:hAnsi="Arial" w:eastAsia="Times New Roman" w:cs="Arial"/>
          <w:sz w:val="24"/>
          <w:szCs w:val="24"/>
          <w:lang w:eastAsia="hr-HR"/>
        </w:rPr>
        <w:t xml:space="preserve">Punomoćnik dužnika u spis predaje prokazni popis imovine potpisan od strane direktora dužnika, a iz kojeg popisa je vidljivo da dužnik nema nikakve imovine koja bi se mogla unovčavati u stečajnom postupku.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51740">
        <w:rPr>
          <w:rFonts w:ascii="Arial" w:hAnsi="Arial" w:eastAsia="Times New Roman" w:cs="Arial"/>
          <w:sz w:val="24"/>
          <w:szCs w:val="24"/>
          <w:lang w:eastAsia="hr-HR"/>
        </w:rPr>
        <w:t>Dodatno izjavljuje da je dužnik obavljao ugostiteljsku djelatnost u Ludbregu u prostoru kojeg je uzeo u zakup, ali se navedena djelatnost više ne obavlja i to negdje od rujna 2025. Suglasan je sa otvaranjem stečajnog postupka te i istodobnog zaključenja.</w:t>
      </w:r>
    </w:p>
    <w:p w:rsidRPr="002B6A05" w:rsidR="00251740" w:rsidP="00F65D4C" w:rsidRDefault="002517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5174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51740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25174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5174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251740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51740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5174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51740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251740" w:rsidR="00251740">
        <w:rPr>
          <w:rFonts w:ascii="Arial" w:hAnsi="Arial" w:eastAsia="Times New Roman" w:cs="Arial"/>
          <w:sz w:val="24"/>
          <w:szCs w:val="24"/>
          <w:lang w:eastAsia="hr-HR"/>
        </w:rPr>
        <w:t>47.822,51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51740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51740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25174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81314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66E0" w:rsidP="00501147" w:rsidRDefault="00E566E0">
      <w:pPr>
        <w:spacing w:after="0" w:line="240" w:lineRule="auto"/>
      </w:pPr>
      <w:r>
        <w:separator/>
      </w:r>
    </w:p>
  </w:endnote>
  <w:endnote w:type="continuationSeparator" w:id="0">
    <w:p w:rsidR="00E566E0" w:rsidP="00501147" w:rsidRDefault="00E5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66E0" w:rsidP="00501147" w:rsidRDefault="00E566E0">
      <w:pPr>
        <w:spacing w:after="0" w:line="240" w:lineRule="auto"/>
      </w:pPr>
      <w:r>
        <w:separator/>
      </w:r>
    </w:p>
  </w:footnote>
  <w:footnote w:type="continuationSeparator" w:id="0">
    <w:p w:rsidR="00E566E0" w:rsidP="00501147" w:rsidRDefault="00E5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71C1F">
      <w:rPr>
        <w:rFonts w:ascii="Arial" w:hAnsi="Arial" w:cs="Arial"/>
        <w:noProof/>
        <w:sz w:val="24"/>
        <w:szCs w:val="24"/>
      </w:rPr>
      <w:t>Poslovni broj: St-284/2025-8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71C1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1CF5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51740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1A87"/>
    <w:rsid w:val="00574695"/>
    <w:rsid w:val="00593B38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6E68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333A"/>
    <w:rsid w:val="007947AC"/>
    <w:rsid w:val="00797FF7"/>
    <w:rsid w:val="007A409A"/>
    <w:rsid w:val="007D0553"/>
    <w:rsid w:val="007E49A2"/>
    <w:rsid w:val="0080051B"/>
    <w:rsid w:val="0082340B"/>
    <w:rsid w:val="00830DB3"/>
    <w:rsid w:val="00832BD4"/>
    <w:rsid w:val="00857829"/>
    <w:rsid w:val="008659E3"/>
    <w:rsid w:val="00881314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71C1F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1686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66E0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609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1C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C1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1C1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1C1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1C1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2025.</izvorni_sadrzaj>
    <derivirana_varijabla naziv="DomainObject.StvarniPocetakDatum_1">2. prosinca 2025.</derivirana_varijabla>
  </DomainObject.StvarniPocetakDatum>
  <DomainObject.StvarniZavrsetakDatum>
    <izvorni_sadrzaj>2. prosinca 2025.</izvorni_sadrzaj>
    <derivirana_varijabla naziv="DomainObject.StvarniZavrsetakDatum_1">2. prosinca 2025.</derivirana_varijabla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>09:42</izvorni_sadrzaj>
    <derivirana_varijabla naziv="DomainObject.StvarniPocetakVrijeme_1">09:42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St-284/2025-8</izvorni_sadrzaj>
    <derivirana_varijabla naziv="DomainObject.Zapisnik.Oznaka_1">St-284/2025-8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2025.</izvorni_sadrzaj>
    <derivirana_varijabla naziv="DomainObject.Predmet.DatumIzradeOptuznogAkta_1">12. studenog 2025.</derivirana_varijabla>
  </DomainObject.Predmet.DatumIzradeOptuznogAkta>
  <DomainObject.Predmet.DatumIzradeOptuznogAktaFormated>
    <izvorni_sadrzaj>12.11.2025.</izvorni_sadrzaj>
    <derivirana_varijabla naziv="DomainObject.Predmet.DatumIzradeOptuznogAktaFormated_1">12.11.2025.</derivirana_varijabla>
  </DomainObject.Predmet.DatumIzradeOptuznogAktaFormated>
  <DomainObject.Predmet.DatumOsnivanja>
    <izvorni_sadrzaj>13. studenog 2025.</izvorni_sadrzaj>
    <derivirana_varijabla naziv="DomainObject.Predmet.DatumOsnivanja_1">13.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2025.</izvorni_sadrzaj>
    <derivirana_varijabla naziv="DomainObject.Predmet.DatumPrimitkaOptuznogAkta_1">12.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St-284/2025</izvorni_sadrzaj>
    <derivirana_varijabla naziv="DomainObject.Predmet.OznakaBroj_1">St-284/2025</derivirana_varijabla>
  </DomainObject.Predmet.OznakaBroj>
  <DomainObject.Predmet.OznakaBrojOptuznogAkta>
    <izvorni_sadrzaj>04-06-25-4402</izvorni_sadrzaj>
    <derivirana_varijabla naziv="DomainObject.Predmet.OznakaBrojOptuznogAkta_1">04-06-25-4402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LORD jednostavno društvo s ograničenom odgovornošću za ugostiteljstvo i usluge zastupanog po punomoćniku Mateo Ciler</izvorni_sadrzaj>
    <derivirana_varijabla naziv="DomainObject.Predmet.ProtustrankaFormated_1">  UGOSTITELJSTVO LORD jednostavno društvo s ograničenom odgovornošću za ugostiteljstvo i usluge zastupanog po punomoćniku Mateo Ciler</derivirana_varijabla>
  </DomainObject.Predmet.ProtustrankaFormated>
  <DomainObject.Predmet.ProtustrankaFormatedOIB>
    <izvorni_sadrzaj>  UGOSTITELJSTVO LORD jednostavno društvo s ograničenom odgovornošću za ugostiteljstvo i usluge, OIB 73725296821 zastupanog po punomoćniku Mateo Ciler</izvorni_sadrzaj>
    <derivirana_varijabla naziv="DomainObject.Predmet.ProtustrankaFormatedOIB_1">  UGOSTITELJSTVO LORD jednostavno društvo s ograničenom odgovornošću za ugostiteljstvo i usluge, OIB 73725296821 zastupanog po punomoćniku Mateo Ciler</derivirana_varijabla>
  </DomainObject.Predmet.ProtustrankaFormatedOIB>
  <DomainObject.Predmet.ProtustrankaFormatedWithAdress>
    <izvorni_sadrzaj> UGOSTITELJSTVO LORD jednostavno društvo s ograničenom odgovornošću za ugostiteljstvo i usluge, Vinogradska ulica 34, 42233 Sesvete Ludbreške zastupanog po punomoćniku Mateo Ciler</izvorni_sadrzaj>
    <derivirana_varijabla naziv="DomainObject.Predmet.ProtustrankaFormatedWithAdress_1"> UGOSTITELJSTVO LORD jednostavno društvo s ograničenom odgovornošću za ugostiteljstvo i usluge, Vinogradska ulica 34, 42233 Sesvete Ludbreške zastupanog po punomoćniku Mateo Ciler</derivirana_varijabla>
  </DomainObject.Predmet.ProtustrankaFormatedWithAdress>
  <DomainObject.Predmet.ProtustrankaFormatedWithAdressOIB>
    <izvorni_sadrzaj> UGOSTITELJSTVO LORD jednostavno društvo s ograničenom odgovornošću za ugostiteljstvo i usluge, OIB 73725296821, Vinogradska ulica 34, 42233 Sesvete Ludbreške zastupanog po punomoćniku Mateo Ciler</izvorni_sadrzaj>
    <derivirana_varijabla naziv="DomainObject.Predmet.ProtustrankaFormatedWithAdressOIB_1"> UGOSTITELJSTVO LORD jednostavno društvo s ograničenom odgovornošću za ugostiteljstvo i usluge, OIB 73725296821, Vinogradska ulica 34, 42233 Sesvete Ludbreške zastupanog po punomoćniku Mateo Ciler</derivirana_varijabla>
  </DomainObject.Predmet.ProtustrankaFormatedWithAdressOIB>
  <DomainObject.Predmet.ProtustrankaWithAdress>
    <izvorni_sadrzaj>UGOSTITELJSTVO LORD jednostavno društvo s ograničenom odgovornošću za ugostiteljstvo i usluge Vinogradska ulica 34, 42233 Sesvete Ludbreške</izvorni_sadrzaj>
    <derivirana_varijabla naziv="DomainObject.Predmet.ProtustrankaWithAdress_1">UGOSTITELJSTVO LORD jednostavno društvo s ograničenom odgovornošću za ugostiteljstvo i usluge Vinogradska ulica 34, 42233 Sesvete Ludbreške</derivirana_varijabla>
  </DomainObject.Predmet.ProtustrankaWithAdress>
  <DomainObject.Predmet.ProtustrankaWithAdressOIB>
    <izvorni_sadrzaj>UGOSTITELJSTVO LORD jednostavno društvo s ograničenom odgovornošću za ugostiteljstvo i usluge, OIB 73725296821, Vinogradska ulica 34, 42233 Sesvete Ludbreške</izvorni_sadrzaj>
    <derivirana_varijabla naziv="DomainObject.Predmet.ProtustrankaWithAdressOIB_1">UGOSTITELJSTVO LORD jednostavno društvo s ograničenom odgovornošću za ugostiteljstvo i usluge, OIB 73725296821, Vinogradska ulica 34, 42233 Sesvete Ludbreške</derivirana_varijabla>
  </DomainObject.Predmet.ProtustrankaWithAdressOIB>
  <DomainObject.Predmet.ProtustrankaNazivFormated>
    <izvorni_sadrzaj>UGOSTITELJSTVO LORD jednostavno društvo s ograničenom odgovornošću za ugostiteljstvo i usluge</izvorni_sadrzaj>
    <derivirana_varijabla naziv="DomainObject.Predmet.ProtustrankaNazivFormated_1">UGOSTITELJSTVO LORD jednostavno društvo s ograničenom odgovornošću za ugostiteljstvo i usluge</derivirana_varijabla>
  </DomainObject.Predmet.ProtustrankaNazivFormated>
  <DomainObject.Predmet.ProtustrankaNazivFormatedOIB>
    <izvorni_sadrzaj>UGOSTITELJSTVO LORD jednostavno društvo s ograničenom odgovornošću za ugostiteljstvo i usluge, OIB 73725296821</izvorni_sadrzaj>
    <derivirana_varijabla naziv="DomainObject.Predmet.ProtustrankaNazivFormatedOIB_1">UGOSTITELJSTVO LORD jednostavno društvo s ograničenom odgovornošću za ugostiteljstvo i usluge, OIB 73725296821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LORD jednostavno društvo s ograničenom odgovornošću za ugostiteljstvo i usluge zastupanog po punomoćniku Mateo Ciler</item>
    </izvorni_sadrzaj>
    <derivirana_varijabla naziv="DomainObject.Predmet.ProtuStrankaListFormated_1">
      <item>UGOSTITELJSTVO LORD jednostavno društvo s ograničenom odgovornošću za ugostiteljstvo i usluge zastupanog po punomoćniku Mateo Ciler</item>
    </derivirana_varijabla>
  </DomainObject.Predmet.ProtuStrankaListFormated>
  <DomainObject.Predmet.ProtuStrankaListFormatedOIB>
    <izvorni_sadrzaj>
      <item>UGOSTITELJSTVO LORD jednostavno društvo s ograničenom odgovornošću za ugostiteljstvo i usluge, OIB 73725296821 zastupanog po punomoćniku Mateo Ciler</item>
    </izvorni_sadrzaj>
    <derivirana_varijabla naziv="DomainObject.Predmet.ProtuStrankaListFormatedOIB_1">
      <item>UGOSTITELJSTVO LORD jednostavno društvo s ograničenom odgovornošću za ugostiteljstvo i usluge, OIB 73725296821 zastupanog po punomoćniku Mateo Ciler</item>
    </derivirana_varijabla>
  </DomainObject.Predmet.ProtuStrankaListFormatedOIB>
  <DomainObject.Predmet.ProtuStrankaListFormatedWithAdress>
    <izvorni_sadrzaj>
      <item>UGOSTITELJSTVO LORD jednostavno društvo s ograničenom odgovornošću za ugostiteljstvo i usluge, Vinogradska ulica 34, 42233 Sesvete Ludbreške zastupanog po punomoćniku Mateo Ciler</item>
    </izvorni_sadrzaj>
    <derivirana_varijabla naziv="DomainObject.Predmet.ProtuStrankaListFormatedWithAdress_1">
      <item>UGOSTITELJSTVO LORD jednostavno društvo s ograničenom odgovornošću za ugostiteljstvo i usluge, Vinogradska ulica 34, 42233 Sesvete Ludbreške zastupanog po punomoćniku Mateo Ciler</item>
    </derivirana_varijabla>
  </DomainObject.Predmet.ProtuStrankaListFormatedWithAdress>
  <DomainObject.Predmet.ProtuStrankaListFormatedWithAdressOIB>
    <izvorni_sadrzaj>
      <item>UGOSTITELJSTVO LORD jednostavno društvo s ograničenom odgovornošću za ugostiteljstvo i usluge, OIB 73725296821, Vinogradska ulica 34, 42233 Sesvete Ludbreške zastupanog po punomoćniku Mateo Ciler</item>
    </izvorni_sadrzaj>
    <derivirana_varijabla naziv="DomainObject.Predmet.ProtuStrankaListFormatedWithAdressOIB_1">
      <item>UGOSTITELJSTVO LORD jednostavno društvo s ograničenom odgovornošću za ugostiteljstvo i usluge, OIB 73725296821, Vinogradska ulica 34, 42233 Sesvete Ludbreške zastupanog po punomoćniku Mateo Ciler</item>
    </derivirana_varijabla>
  </DomainObject.Predmet.ProtuStrankaListFormatedWithAdressOIB>
  <DomainObject.Predmet.ProtuStrankaListNazivFormated>
    <izvorni_sadrzaj>
      <item>UGOSTITELJSTVO LORD jednostavno društvo s ograničenom odgovornošću za ugostiteljstvo i usluge</item>
    </izvorni_sadrzaj>
    <derivirana_varijabla naziv="DomainObject.Predmet.ProtuStrankaListNazivFormated_1">
      <item>UGOSTITELJSTVO LORD jednostavno društvo s ograničenom odgovornošću za ugostiteljstvo i usluge</item>
    </derivirana_varijabla>
  </DomainObject.Predmet.ProtuStrankaListNazivFormated>
  <DomainObject.Predmet.ProtuStrankaListNazivFormatedOIB>
    <izvorni_sadrzaj>
      <item>UGOSTITELJSTVO LORD jednostavno društvo s ograničenom odgovornošću za ugostiteljstvo i usluge, OIB 73725296821</item>
    </izvorni_sadrzaj>
    <derivirana_varijabla naziv="DomainObject.Predmet.ProtuStrankaListNazivFormatedOIB_1">
      <item>UGOSTITELJSTVO LORD jednostavno društvo s ograničenom odgovornošću za ugostiteljstvo i usluge, OIB 73725296821</item>
    </derivirana_varijabla>
  </DomainObject.Predmet.ProtuStrankaListNazivFormatedOIB>
  <DomainObject.Predmet.OstaliListFormated>
    <izvorni_sadrzaj>
      <item>Mateo Ciler punomoćnik sudionika u postupku UGOSTITELJSTVO LORD jednostavno društvo s ograničenom odgovornošću za ugostiteljstvo i usluge</item>
    </izvorni_sadrzaj>
    <derivirana_varijabla naziv="DomainObject.Predmet.OstaliListFormated_1">
      <item>Mateo Ciler punomoćnik sudionika u postupku UGOSTITELJSTVO LORD jednostavno društvo s ograničenom odgovornošću za ugostiteljstvo i usluge</item>
    </derivirana_varijabla>
  </DomainObject.Predmet.OstaliListFormated>
  <DomainObject.Predmet.OstaliListFormatedOIB>
    <izvorni_sadrzaj>
      <item>Mateo Ciler, OIB 03801462139 punomoćnik sudionika u postupku UGOSTITELJSTVO LORD jednostavno društvo s ograničenom odgovornošću za ugostiteljstvo i usluge</item>
    </izvorni_sadrzaj>
    <derivirana_varijabla naziv="DomainObject.Predmet.OstaliListFormatedOIB_1">
      <item>Mateo Ciler, OIB 03801462139 punomoćnik sudionika u postupku UGOSTITELJSTVO LORD jednostavno društvo s ograničenom odgovornošću za ugostiteljstvo i usluge</item>
    </derivirana_varijabla>
  </DomainObject.Predmet.OstaliListFormatedOIB>
  <DomainObject.Predmet.OstaliListFormatedWithAdress>
    <izvorni_sadrzaj>
      <item>Mateo Ciler, Vinogradska Ulica 34, 42233 Sesvete Ludbreške punomoćnik sudionika u postupku UGOSTITELJSTVO LORD jednostavno društvo s ograničenom odgovornošću za ugostiteljstvo i usluge</item>
    </izvorni_sadrzaj>
    <derivirana_varijabla naziv="DomainObject.Predmet.OstaliListFormatedWithAdress_1">
      <item>Mateo Ciler, Vinogradska Ulica 34, 42233 Sesvete Ludbreške punomoćnik sudionika u postupku UGOSTITELJSTVO LORD jednostavno društvo s ograničenom odgovornošću za ugostiteljstvo i usluge</item>
    </derivirana_varijabla>
  </DomainObject.Predmet.OstaliListFormatedWithAdress>
  <DomainObject.Predmet.OstaliListFormatedWithAdressOIB>
    <izvorni_sadrzaj>
      <item>Mateo Ciler, OIB 03801462139, Vinogradska Ulica 34, 42233 Sesvete Ludbreške punomoćnik sudionika u postupku UGOSTITELJSTVO LORD jednostavno društvo s ograničenom odgovornošću za ugostiteljstvo i usluge</item>
    </izvorni_sadrzaj>
    <derivirana_varijabla naziv="DomainObject.Predmet.OstaliListFormatedWithAdressOIB_1">
      <item>Mateo Ciler, OIB 03801462139, Vinogradska Ulica 34, 42233 Sesvete Ludbreške punomoćnik sudionika u postupku UGOSTITELJSTVO LORD jednostavno društvo s ograničenom odgovornošću za ugostiteljstvo i usluge</item>
    </derivirana_varijabla>
  </DomainObject.Predmet.OstaliListFormatedWithAdressOIB>
  <DomainObject.Predmet.OstaliListNazivFormated>
    <izvorni_sadrzaj>
      <item>Mateo Ciler</item>
    </izvorni_sadrzaj>
    <derivirana_varijabla naziv="DomainObject.Predmet.OstaliListNazivFormated_1">
      <item>Mateo Ciler</item>
    </derivirana_varijabla>
  </DomainObject.Predmet.OstaliListNazivFormated>
  <DomainObject.Predmet.OstaliListNazivFormatedOIB>
    <izvorni_sadrzaj>
      <item>Mateo Ciler, OIB 03801462139</item>
    </izvorni_sadrzaj>
    <derivirana_varijabla naziv="DomainObject.Predmet.OstaliListNazivFormatedOIB_1">
      <item>Mateo Ciler, OIB 03801462139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2025.</izvorni_sadrzaj>
    <derivirana_varijabla naziv="DomainObject.Datum_1">2. prosinca 2025.</derivirana_varijabla>
  </DomainObject.Datum>
  <DomainObject.PoslovniBrojDokumenta>
    <izvorni_sadrzaj>St-284/2025-8</izvorni_sadrzaj>
    <derivirana_varijabla naziv="DomainObject.PoslovniBrojDokumenta_1">St-284/2025-8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LORD jednostavno društvo s ograničenom odgovornošću za ugostiteljstvo i usluge</izvorni_sadrzaj>
    <derivirana_varijabla naziv="DomainObject.Predmet.ProtustrankaIDrugi_1">UGOSTITELJSTVO LORD jednostavno društvo s ograničenom odgovornošću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LORD jednostavno društvo s ograničenom odgovornošću za ugostiteljstvo i usluge, OIB 73725296821, Vinogradska ulica 34, 42233 Sesvete Ludbreške</izvorni_sadrzaj>
    <derivirana_varijabla naziv="DomainObject.Predmet.ProtustrankaIDrugiAdressOIB_1">UGOSTITELJSTVO LORD jednostavno društvo s ograničenom odgovornošću za ugostiteljstvo i usluge, OIB 73725296821, Vinogradska ulica 34, 42233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LORD jednostavno društvo s ograničenom odgovornošću za ugostiteljstvo i usluge</item>
      <item>Financijska agencija</item>
      <item>Mateo Ciler</item>
    </izvorni_sadrzaj>
    <derivirana_varijabla naziv="DomainObject.Predmet.SudioniciListNaziv_1">
      <item>UGOSTITELJSTVO LORD jednostavno društvo s ograničenom odgovornošću za ugostiteljstvo i usluge</item>
      <item>Financijska agencija</item>
      <item>Mateo Ciler</item>
    </derivirana_varijabla>
  </DomainObject.Predmet.SudioniciListNaziv>
  <DomainObject.Predmet.SudioniciListAdressOIB>
    <izvorni_sadrzaj>
      <item>UGOSTITELJSTVO LORD jednostavno društvo s ograničenom odgovornošću za ugostiteljstvo i usluge, OIB 73725296821, Vinogradska ulica 34,42233 Sesvete Ludbreške</item>
      <item>Financijska agencija, OIB 85821130368, A.CESARCA 2,42000 Varaždin</item>
      <item>Mateo Ciler, OIB 03801462139, Vinogradska Ulica 34,42233 Sesvete Ludbreške</item>
    </izvorni_sadrzaj>
    <derivirana_varijabla naziv="DomainObject.Predmet.SudioniciListAdressOIB_1">
      <item>UGOSTITELJSTVO LORD jednostavno društvo s ograničenom odgovornošću za ugostiteljstvo i usluge, OIB 73725296821, Vinogradska ulica 34,42233 Sesvete Ludbreške</item>
      <item>Financijska agencija, OIB 85821130368, A.CESARCA 2,42000 Varaždin</item>
      <item>Mateo Ciler, OIB 03801462139, Vinogradska Ulica 34,42233 Sesvete Ludbreške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73725296821</item>
      <item>, OIB 85821130368</item>
      <item>, OIB 03801462139</item>
    </izvorni_sadrzaj>
    <derivirana_varijabla naziv="DomainObject.Predmet.SudioniciListNazivOIB_1">
      <item>, OIB 73725296821</item>
      <item>, OIB 85821130368</item>
      <item>, OIB 03801462139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2025.</izvorni_sadrzaj>
    <derivirana_varijabla naziv="DomainObject.Predmet.DatumPocetkaProcesa_1">12.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5E406-F441-414B-A1B6-A453D2793C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391</properties:Words>
  <properties:Characters>2157</properties:Characters>
  <properties:Lines>96</properties:Lines>
  <properties:Paragraphs>36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2025-11-14T07:06:00Z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2025-12-02T09:56:00Z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St-284/2025-8 / Zapisnik - Ročište radi rasprave o uvjetima za otvaranje steč. post. (St-284-25-8 Zapisnik od 2.12.25.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